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207F" w14:textId="531CF68F" w:rsidR="005826B4" w:rsidRPr="00E71B2F" w:rsidRDefault="005826B4" w:rsidP="005826B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 w:rsidR="00B00620">
        <w:rPr>
          <w:rFonts w:cs="Arial"/>
          <w:sz w:val="20"/>
          <w:szCs w:val="20"/>
        </w:rPr>
        <w:t>113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03FB63A2" w14:textId="2336B11F" w:rsidR="005826B4" w:rsidRPr="00E71B2F" w:rsidRDefault="005826B4" w:rsidP="005826B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 w:rsidR="00B00620">
        <w:rPr>
          <w:rFonts w:cs="Arial"/>
          <w:sz w:val="20"/>
          <w:szCs w:val="20"/>
        </w:rPr>
        <w:t>222</w:t>
      </w:r>
      <w:bookmarkStart w:id="1" w:name="_GoBack"/>
      <w:bookmarkEnd w:id="1"/>
    </w:p>
    <w:bookmarkEnd w:id="0"/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25B243B8" w14:textId="77777777" w:rsidR="00AB6CFC" w:rsidRDefault="00AB6CFC" w:rsidP="00AB6CFC">
      <w:pPr>
        <w:jc w:val="both"/>
        <w:rPr>
          <w:rFonts w:cs="Arial"/>
          <w:i/>
        </w:rPr>
      </w:pPr>
      <w:r>
        <w:rPr>
          <w:rFonts w:cs="Arial"/>
          <w:i/>
        </w:rPr>
        <w:t>Obrazec izpolnijo vsa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5B9AD" w14:textId="77777777" w:rsidR="00F5796C" w:rsidRDefault="00F5796C">
      <w:r>
        <w:separator/>
      </w:r>
    </w:p>
  </w:endnote>
  <w:endnote w:type="continuationSeparator" w:id="0">
    <w:p w14:paraId="144BC727" w14:textId="77777777" w:rsidR="00F5796C" w:rsidRDefault="00F57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30B1606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6C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6C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3586F" w14:textId="77777777" w:rsidR="00F5796C" w:rsidRDefault="00F5796C">
      <w:r>
        <w:separator/>
      </w:r>
    </w:p>
  </w:footnote>
  <w:footnote w:type="continuationSeparator" w:id="0">
    <w:p w14:paraId="44B123D9" w14:textId="77777777" w:rsidR="00F5796C" w:rsidRDefault="00F57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A11E1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31B78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3EB9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26B4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46AB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0620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16EA7"/>
    <w:rsid w:val="00C23784"/>
    <w:rsid w:val="00C2689D"/>
    <w:rsid w:val="00C468BF"/>
    <w:rsid w:val="00C50A2B"/>
    <w:rsid w:val="00C565DD"/>
    <w:rsid w:val="00C57EAC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31940"/>
    <w:rsid w:val="00F41606"/>
    <w:rsid w:val="00F42EA0"/>
    <w:rsid w:val="00F51F53"/>
    <w:rsid w:val="00F52A52"/>
    <w:rsid w:val="00F5796C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ECB944-21C0-4239-9408-65CF081B4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5D951A-2FF7-4AC9-A0C7-71C34324EDDB}">
  <ds:schemaRefs>
    <ds:schemaRef ds:uri="http://schemas.openxmlformats.org/package/2006/metadata/core-properties"/>
    <ds:schemaRef ds:uri="http://purl.org/dc/elements/1.1/"/>
    <ds:schemaRef ds:uri="6a4cc071-bd85-44c5-acc7-68a9b922d49c"/>
    <ds:schemaRef ds:uri="http://purl.org/dc/terms/"/>
    <ds:schemaRef ds:uri="http://schemas.microsoft.com/office/2006/documentManagement/types"/>
    <ds:schemaRef ds:uri="http://schemas.microsoft.com/office/infopath/2007/PartnerControls"/>
    <ds:schemaRef ds:uri="2d71791d-4b08-4651-a8aa-c7bfc8b3429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47D2B6C-C6EF-4318-A766-226D27245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82</cp:revision>
  <cp:lastPrinted>2016-06-20T06:28:00Z</cp:lastPrinted>
  <dcterms:created xsi:type="dcterms:W3CDTF">2015-02-19T08:08:00Z</dcterms:created>
  <dcterms:modified xsi:type="dcterms:W3CDTF">2024-06-03T10:37:00Z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